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 w:rsidRPr="00D32E68">
        <w:rPr>
          <w:rFonts w:ascii="Times New Roman" w:hAnsi="Times New Roman"/>
          <w:sz w:val="28"/>
          <w:szCs w:val="28"/>
          <w:lang w:eastAsia="x-none"/>
        </w:rPr>
        <w:t>ем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округа Ставропольского края</w:t>
      </w:r>
    </w:p>
    <w:p w:rsidR="00146B7B" w:rsidRDefault="00755231" w:rsidP="00146B7B">
      <w:pPr>
        <w:tabs>
          <w:tab w:val="left" w:pos="10557"/>
        </w:tabs>
        <w:spacing w:line="240" w:lineRule="exact"/>
        <w:ind w:left="4536" w:firstLine="0"/>
        <w:jc w:val="center"/>
        <w:rPr>
          <w:rStyle w:val="FontStyle11"/>
          <w:sz w:val="27"/>
          <w:szCs w:val="27"/>
        </w:rPr>
      </w:pPr>
      <w:r w:rsidRPr="003D5CCC">
        <w:rPr>
          <w:rStyle w:val="FontStyle11"/>
          <w:sz w:val="27"/>
          <w:szCs w:val="27"/>
        </w:rPr>
        <w:t xml:space="preserve">от 25 ноября 2021 г. № </w:t>
      </w:r>
      <w:r w:rsidRPr="00755231">
        <w:rPr>
          <w:rStyle w:val="FontStyle11"/>
          <w:sz w:val="27"/>
          <w:szCs w:val="27"/>
        </w:rPr>
        <w:t>1589</w:t>
      </w:r>
      <w:r>
        <w:rPr>
          <w:rStyle w:val="FontStyle11"/>
          <w:sz w:val="27"/>
          <w:szCs w:val="27"/>
        </w:rPr>
        <w:t xml:space="preserve"> </w:t>
      </w:r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x-none"/>
        </w:rPr>
        <w:t xml:space="preserve">(в редакции </w:t>
      </w: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и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  <w:proofErr w:type="gramEnd"/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3152DD" w:rsidRDefault="000A7BF7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11 февраля 2025 г. № 168)</w:t>
      </w:r>
      <w:bookmarkStart w:id="0" w:name="_GoBack"/>
      <w:bookmarkEnd w:id="0"/>
    </w:p>
    <w:p w:rsidR="003152DD" w:rsidRPr="003152DD" w:rsidRDefault="003152DD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3152DD" w:rsidRPr="00D32E68" w:rsidRDefault="003152DD" w:rsidP="003152DD">
      <w:pPr>
        <w:spacing w:line="240" w:lineRule="exact"/>
        <w:ind w:left="4253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 w:rsidRPr="00D32E68">
        <w:rPr>
          <w:rFonts w:ascii="Times New Roman" w:hAnsi="Times New Roman"/>
          <w:bCs/>
          <w:sz w:val="28"/>
          <w:szCs w:val="28"/>
          <w:lang w:eastAsia="x-none"/>
        </w:rPr>
        <w:t>Согласовано</w:t>
      </w:r>
    </w:p>
    <w:p w:rsidR="003152DD" w:rsidRPr="00D32E68" w:rsidRDefault="003152DD" w:rsidP="003152DD">
      <w:pPr>
        <w:spacing w:line="240" w:lineRule="exact"/>
        <w:ind w:left="4253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D32E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D32E68">
        <w:rPr>
          <w:rFonts w:ascii="Times New Roman" w:hAnsi="Times New Roman"/>
          <w:sz w:val="28"/>
          <w:szCs w:val="28"/>
        </w:rPr>
        <w:t xml:space="preserve"> филиала по Шпаковскому району Ставропольского края </w:t>
      </w:r>
      <w:r w:rsidRPr="00D32E68">
        <w:rPr>
          <w:rFonts w:ascii="Times New Roman" w:hAnsi="Times New Roman"/>
          <w:bCs/>
          <w:sz w:val="28"/>
          <w:szCs w:val="28"/>
          <w:lang w:val="x-none" w:eastAsia="x-none"/>
        </w:rPr>
        <w:t>ФКУ УИИ УФСИН</w:t>
      </w:r>
      <w:r w:rsidRPr="00D32E68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bCs/>
          <w:sz w:val="28"/>
          <w:szCs w:val="28"/>
          <w:lang w:val="x-none" w:eastAsia="x-none"/>
        </w:rPr>
        <w:t>России</w:t>
      </w:r>
      <w:r w:rsidRPr="00D32E68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bCs/>
          <w:sz w:val="28"/>
          <w:szCs w:val="28"/>
          <w:lang w:val="x-none" w:eastAsia="x-none"/>
        </w:rPr>
        <w:t>по Ставропольскому краю</w:t>
      </w:r>
    </w:p>
    <w:p w:rsidR="00A6299C" w:rsidRPr="00755231" w:rsidRDefault="003152DD" w:rsidP="003152DD">
      <w:pPr>
        <w:tabs>
          <w:tab w:val="center" w:pos="4818"/>
          <w:tab w:val="right" w:pos="9356"/>
        </w:tabs>
        <w:spacing w:line="240" w:lineRule="exact"/>
        <w:ind w:left="4253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                                       </w:t>
      </w:r>
      <w:proofErr w:type="spellStart"/>
      <w:r>
        <w:rPr>
          <w:rFonts w:ascii="Times New Roman" w:hAnsi="Times New Roman"/>
          <w:bCs/>
          <w:sz w:val="28"/>
          <w:szCs w:val="28"/>
          <w:lang w:eastAsia="x-none"/>
        </w:rPr>
        <w:t>А.А.Климов</w:t>
      </w:r>
      <w:proofErr w:type="spellEnd"/>
    </w:p>
    <w:p w:rsidR="00D32E68" w:rsidRDefault="00D32E68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152DD" w:rsidRDefault="003152DD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152DD" w:rsidRPr="00D32E68" w:rsidRDefault="003152DD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A6299C" w:rsidRPr="00D32E68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ПЕРЕЧЕНЬ</w:t>
      </w:r>
    </w:p>
    <w:p w:rsidR="00146B7B" w:rsidRPr="00D32E68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97E9F" w:rsidRPr="00D32E68" w:rsidRDefault="00796364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в</w:t>
      </w:r>
      <w:r w:rsidR="00297E9F" w:rsidRPr="00D32E68">
        <w:rPr>
          <w:rFonts w:ascii="Times New Roman" w:hAnsi="Times New Roman"/>
          <w:sz w:val="28"/>
          <w:szCs w:val="28"/>
        </w:rPr>
        <w:t>ид</w:t>
      </w:r>
      <w:r w:rsidRPr="00D32E68">
        <w:rPr>
          <w:rFonts w:ascii="Times New Roman" w:hAnsi="Times New Roman"/>
          <w:sz w:val="28"/>
          <w:szCs w:val="28"/>
        </w:rPr>
        <w:t>ов</w:t>
      </w:r>
      <w:r w:rsidR="00297E9F" w:rsidRPr="00D32E68">
        <w:rPr>
          <w:rFonts w:ascii="Times New Roman" w:hAnsi="Times New Roman"/>
          <w:sz w:val="28"/>
          <w:szCs w:val="28"/>
        </w:rPr>
        <w:t xml:space="preserve"> обязательных работ и объекты,</w:t>
      </w:r>
      <w:r w:rsidR="000E2684" w:rsidRPr="00D32E68">
        <w:rPr>
          <w:rFonts w:ascii="Times New Roman" w:hAnsi="Times New Roman"/>
          <w:sz w:val="28"/>
          <w:szCs w:val="28"/>
        </w:rPr>
        <w:t xml:space="preserve"> </w:t>
      </w:r>
      <w:r w:rsidR="00297E9F" w:rsidRPr="00D32E68">
        <w:rPr>
          <w:rFonts w:ascii="Times New Roman" w:hAnsi="Times New Roman"/>
          <w:sz w:val="28"/>
          <w:szCs w:val="28"/>
        </w:rPr>
        <w:t xml:space="preserve">на которых они отбываются </w:t>
      </w:r>
    </w:p>
    <w:p w:rsidR="00BE150B" w:rsidRPr="00D32E68" w:rsidRDefault="00BE150B" w:rsidP="00BE150B">
      <w:pPr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4608"/>
        <w:gridCol w:w="2905"/>
      </w:tblGrid>
      <w:tr w:rsidR="00D32E68" w:rsidRPr="00D32E68" w:rsidTr="003152DD">
        <w:trPr>
          <w:trHeight w:val="20"/>
        </w:trPr>
        <w:tc>
          <w:tcPr>
            <w:tcW w:w="2338" w:type="dxa"/>
            <w:vAlign w:val="center"/>
          </w:tcPr>
          <w:p w:rsidR="007D05C1" w:rsidRPr="00D32E68" w:rsidRDefault="007D05C1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</w:p>
          <w:p w:rsidR="00BE150B" w:rsidRPr="00D32E68" w:rsidRDefault="007D05C1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обязательных работ</w:t>
            </w:r>
          </w:p>
        </w:tc>
        <w:tc>
          <w:tcPr>
            <w:tcW w:w="4608" w:type="dxa"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D32E68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05" w:type="dxa"/>
            <w:vAlign w:val="center"/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</w:tbl>
    <w:p w:rsidR="003152DD" w:rsidRPr="003152DD" w:rsidRDefault="003152DD">
      <w:pPr>
        <w:rPr>
          <w:sz w:val="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4466"/>
        <w:gridCol w:w="2905"/>
      </w:tblGrid>
      <w:tr w:rsidR="003152DD" w:rsidRPr="00D32E68" w:rsidTr="003152DD">
        <w:trPr>
          <w:trHeight w:val="20"/>
          <w:tblHeader/>
        </w:trPr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3152DD" w:rsidRPr="00D32E68" w:rsidRDefault="003152DD" w:rsidP="003152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3152DD" w:rsidRPr="00D32E68" w:rsidRDefault="003152DD" w:rsidP="003152DD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05" w:type="dxa"/>
            <w:tcBorders>
              <w:bottom w:val="single" w:sz="4" w:space="0" w:color="auto"/>
            </w:tcBorders>
            <w:vAlign w:val="center"/>
          </w:tcPr>
          <w:p w:rsidR="003152DD" w:rsidRPr="00D32E68" w:rsidRDefault="003152DD" w:rsidP="003152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1. Благоустройство, уборка территории, уход за зелеными насаждениями, земляные работы.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2. Поддержание в надлежащем состоянии мест массового отдыха.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3. Выполнение погрузочно-разгрузочных работ, связанных с поддержанием чистоты и порядка на территории населенного пункта.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4. Уборка помещений, зданий, сооружений, и прилегающей</w:t>
            </w:r>
            <w:r w:rsidR="004D7618"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к ним территории.</w:t>
            </w:r>
          </w:p>
          <w:p w:rsidR="00BE150B" w:rsidRPr="00D32E68" w:rsidRDefault="001E1CC9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5. Уборка</w:t>
            </w:r>
            <w:r w:rsidR="004D7618"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>мест погребения на территории населенного пункта.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6.Благоустройство памятников.</w:t>
            </w:r>
          </w:p>
          <w:p w:rsidR="00BE150B" w:rsidRPr="00D32E68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7. Иные общественно-полезные работы, не требующие профессиональной подготовки, специальных знаний и навыков и имеющие социально полезную направленность.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150B" w:rsidRDefault="00685E38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Верхнерусский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ый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CC11FF" w:rsidRPr="00D32E68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  <w:p w:rsidR="003152DD" w:rsidRPr="00D32E68" w:rsidRDefault="003152DD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1AF7" w:rsidRPr="00D32E68" w:rsidRDefault="00F21AF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Верхнерусское,</w:t>
            </w:r>
          </w:p>
          <w:p w:rsidR="00F21AF7" w:rsidRPr="00D32E68" w:rsidRDefault="00F21AF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Подгорная, 154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150B" w:rsidRDefault="00685E38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Дубовский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ый отдел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CC11FF" w:rsidRPr="00D32E68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="00BE150B" w:rsidRPr="00D32E6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E65BF3" w:rsidRPr="00D32E68" w:rsidRDefault="00E65BF3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. Дубовка, </w:t>
            </w:r>
          </w:p>
          <w:p w:rsidR="00E65BF3" w:rsidRPr="00D32E68" w:rsidRDefault="00E65BF3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Шоссейная, 3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150B" w:rsidRDefault="00DF3023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E65BF3" w:rsidRPr="00D32E68" w:rsidRDefault="004E546A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4E546A" w:rsidRPr="00D32E68" w:rsidRDefault="004E546A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42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150B" w:rsidRDefault="00DF3023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BE4B45" w:rsidRPr="00D32E68" w:rsidRDefault="00BE4B4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>. Казинка,</w:t>
            </w:r>
          </w:p>
          <w:p w:rsidR="00BE4B45" w:rsidRPr="00D32E68" w:rsidRDefault="00BE4B4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71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7AEC" w:rsidRPr="00D32E68" w:rsidRDefault="00007AEC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007AEC" w:rsidRDefault="00007AEC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Михайловский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672D3A" w:rsidRPr="00D32E68" w:rsidRDefault="00F70FE8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</w:t>
            </w:r>
            <w:r w:rsidR="00672D3A" w:rsidRPr="00D32E68">
              <w:rPr>
                <w:rFonts w:ascii="Times New Roman" w:hAnsi="Times New Roman"/>
                <w:spacing w:val="-1"/>
                <w:sz w:val="28"/>
                <w:szCs w:val="28"/>
              </w:rPr>
              <w:t>. Михайловск,</w:t>
            </w:r>
          </w:p>
          <w:p w:rsidR="00007AEC" w:rsidRPr="00D32E68" w:rsidRDefault="00672D3A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Ленина, 98</w:t>
            </w: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4037" w:rsidRPr="00D32E68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3152DD" w:rsidRDefault="003152DD" w:rsidP="003152DD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Шпаковского муниципального округа </w:t>
            </w:r>
            <w:r w:rsidR="004235FF" w:rsidRPr="00D32E68">
              <w:rPr>
                <w:rFonts w:ascii="Times New Roman" w:hAnsi="Times New Roman"/>
                <w:spacing w:val="-1"/>
                <w:sz w:val="28"/>
                <w:szCs w:val="28"/>
              </w:rPr>
              <w:t>«Ритуал»</w:t>
            </w:r>
          </w:p>
          <w:p w:rsidR="003152DD" w:rsidRPr="00D32E68" w:rsidRDefault="004235FF" w:rsidP="003152DD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3C6D85" w:rsidRPr="00D32E68" w:rsidRDefault="00F70FE8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3C6D85"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DC4037" w:rsidRPr="00D32E68" w:rsidRDefault="003C6D85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4037" w:rsidRPr="00D32E68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DC4037" w:rsidRPr="00D32E68" w:rsidRDefault="0030642D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казенное учреждение культуры «Социально-культурное объединение» 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br/>
              <w:t>города Михайловска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932859" w:rsidRPr="00D32E68" w:rsidRDefault="00F70FE8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932859"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ул. </w:t>
            </w:r>
            <w:proofErr w:type="spellStart"/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Кузьминовская</w:t>
            </w:r>
            <w:proofErr w:type="spellEnd"/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, 2</w:t>
            </w:r>
          </w:p>
          <w:p w:rsidR="00DC4037" w:rsidRPr="00D32E68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93D32" w:rsidRPr="00D32E68" w:rsidRDefault="00F93D3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F93D32" w:rsidRDefault="00F93D32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унитарное предприятие «Центральный торговый комплекс» города Михайловска»</w:t>
            </w:r>
          </w:p>
          <w:p w:rsidR="003152DD" w:rsidRPr="00D32E68" w:rsidRDefault="003152DD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932859" w:rsidRPr="00D32E68" w:rsidRDefault="00F70FE8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932859"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Октябрьская, 134</w:t>
            </w:r>
          </w:p>
          <w:p w:rsidR="00F93D32" w:rsidRPr="00D32E68" w:rsidRDefault="00F93D3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1280" w:rsidRPr="00D32E68" w:rsidRDefault="00D11280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D11280" w:rsidRDefault="00B232AC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</w:t>
            </w:r>
            <w:r w:rsidR="003152DD">
              <w:rPr>
                <w:rFonts w:ascii="Times New Roman" w:hAnsi="Times New Roman"/>
                <w:spacing w:val="-1"/>
                <w:sz w:val="28"/>
                <w:szCs w:val="28"/>
              </w:rPr>
              <w:t>Шпаковского муниципального округа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«Жилищно-коммунальное хозяйство»</w:t>
            </w:r>
          </w:p>
          <w:p w:rsidR="003152DD" w:rsidRPr="00D32E68" w:rsidRDefault="003152DD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932859" w:rsidRPr="00D32E68" w:rsidRDefault="00F70FE8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932859"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932859" w:rsidRPr="00D32E68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D11280" w:rsidRPr="00D32E68" w:rsidRDefault="00D11280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150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0F3162" w:rsidRPr="00D32E68" w:rsidRDefault="000F316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. Надежда, </w:t>
            </w:r>
          </w:p>
          <w:p w:rsidR="00BE150B" w:rsidRPr="00D32E68" w:rsidRDefault="00F70FE8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="000F3162" w:rsidRPr="00D32E68">
              <w:rPr>
                <w:rFonts w:ascii="Times New Roman" w:hAnsi="Times New Roman"/>
                <w:sz w:val="28"/>
                <w:szCs w:val="28"/>
              </w:rPr>
              <w:t>Комсомольская, 14</w:t>
            </w: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150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BD01C2" w:rsidRPr="00D32E68" w:rsidRDefault="00F70FE8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</w:t>
            </w:r>
            <w:r w:rsidR="00BD01C2" w:rsidRPr="00D32E68">
              <w:rPr>
                <w:rFonts w:ascii="Times New Roman" w:hAnsi="Times New Roman"/>
                <w:sz w:val="28"/>
                <w:szCs w:val="28"/>
              </w:rPr>
              <w:t xml:space="preserve"> Новомарьевская, </w:t>
            </w:r>
          </w:p>
          <w:p w:rsidR="00BE150B" w:rsidRPr="00D32E68" w:rsidRDefault="00BD01C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Почтовая, 22</w:t>
            </w: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150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Пелагиадский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02645F" w:rsidRPr="00D32E68" w:rsidRDefault="0002645F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Пелагиада,</w:t>
            </w:r>
          </w:p>
          <w:p w:rsidR="0002645F" w:rsidRPr="00D32E68" w:rsidRDefault="0002645F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94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BE150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F91FB9" w:rsidRPr="00D32E68" w:rsidRDefault="00F91FB9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91FB9" w:rsidRPr="00D32E68" w:rsidRDefault="00F91FB9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1</w:t>
            </w:r>
          </w:p>
          <w:p w:rsidR="00BE150B" w:rsidRPr="00D32E68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7D42" w:rsidRPr="00D32E68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6D7D42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5C3BD6" w:rsidRPr="00D32E68" w:rsidRDefault="005C3BD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5C3BD6" w:rsidRPr="00D32E68" w:rsidRDefault="005C3BD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Казачья, 10</w:t>
            </w:r>
          </w:p>
          <w:p w:rsidR="006D7D42" w:rsidRPr="00D32E68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7D42" w:rsidRPr="00D32E68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6D7D42" w:rsidRDefault="002460F7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="006D7D42"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D07606" w:rsidRPr="00D32E68" w:rsidRDefault="00F70FE8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</w:t>
            </w:r>
            <w:r w:rsidR="00D07606" w:rsidRPr="00D32E68">
              <w:rPr>
                <w:rFonts w:ascii="Times New Roman" w:hAnsi="Times New Roman"/>
                <w:sz w:val="28"/>
                <w:szCs w:val="28"/>
              </w:rPr>
              <w:t xml:space="preserve"> Темнолесская,</w:t>
            </w:r>
          </w:p>
          <w:p w:rsidR="006D7D42" w:rsidRPr="00D32E68" w:rsidRDefault="00D0760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  <w:r w:rsidR="00F91FB9" w:rsidRPr="00D32E68">
              <w:rPr>
                <w:rFonts w:ascii="Times New Roman" w:hAnsi="Times New Roman"/>
                <w:sz w:val="28"/>
                <w:szCs w:val="28"/>
              </w:rPr>
              <w:t>,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 97</w:t>
            </w: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96016" w:rsidRPr="00D32E68" w:rsidRDefault="0059601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596016" w:rsidRDefault="0059601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 Ставропольского края</w:t>
            </w:r>
          </w:p>
          <w:p w:rsidR="003152DD" w:rsidRPr="00D32E68" w:rsidRDefault="003152DD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E92025" w:rsidRPr="00D32E68" w:rsidRDefault="00F70FE8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2025" w:rsidRPr="00D32E68">
              <w:rPr>
                <w:rFonts w:ascii="Times New Roman" w:hAnsi="Times New Roman"/>
                <w:sz w:val="28"/>
                <w:szCs w:val="28"/>
              </w:rPr>
              <w:t>. Цимлянский,</w:t>
            </w:r>
          </w:p>
          <w:p w:rsidR="00E92025" w:rsidRPr="00D32E68" w:rsidRDefault="00E9202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Советская, № 10 а</w:t>
            </w:r>
          </w:p>
          <w:p w:rsidR="00596016" w:rsidRPr="00D32E68" w:rsidRDefault="0059601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E68" w:rsidRPr="00D32E68" w:rsidTr="003152DD">
        <w:trPr>
          <w:trHeight w:val="2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:rsidR="00C51449" w:rsidRPr="00D32E68" w:rsidRDefault="00C51449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</w:tcPr>
          <w:p w:rsidR="00C51449" w:rsidRDefault="00B232AC" w:rsidP="00B232AC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«Жилищно-Эксплуатационная Компания»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52DD" w:rsidRPr="00D32E68" w:rsidRDefault="003152DD" w:rsidP="00B232AC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C51449" w:rsidRPr="00D32E68" w:rsidRDefault="00F70FE8" w:rsidP="00C51449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C51449"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51449" w:rsidRPr="00D32E68" w:rsidRDefault="00C51449" w:rsidP="00C5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Фрунзе 9б</w:t>
            </w:r>
          </w:p>
        </w:tc>
      </w:tr>
    </w:tbl>
    <w:p w:rsidR="001C17A2" w:rsidRPr="00D32E68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1C17A2" w:rsidRPr="00D32E68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3152DD" w:rsidRDefault="003152DD" w:rsidP="00146B7B">
      <w:pPr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7753F" w:rsidRPr="00D32E68" w:rsidRDefault="00755231" w:rsidP="00146B7B">
      <w:pPr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 w:rsidR="00D32E68">
        <w:rPr>
          <w:rFonts w:ascii="Times New Roman" w:hAnsi="Times New Roman"/>
          <w:sz w:val="28"/>
          <w:szCs w:val="28"/>
        </w:rPr>
        <w:t>_________________</w:t>
      </w:r>
    </w:p>
    <w:sectPr w:rsidR="0007753F" w:rsidRPr="00D32E68" w:rsidSect="00146B7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923" w:rsidRDefault="00321923">
      <w:r>
        <w:separator/>
      </w:r>
    </w:p>
  </w:endnote>
  <w:endnote w:type="continuationSeparator" w:id="0">
    <w:p w:rsidR="00321923" w:rsidRDefault="0032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923" w:rsidRDefault="00321923">
      <w:r>
        <w:separator/>
      </w:r>
    </w:p>
  </w:footnote>
  <w:footnote w:type="continuationSeparator" w:id="0">
    <w:p w:rsidR="00321923" w:rsidRDefault="00321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7A2" w:rsidRDefault="00146B7B" w:rsidP="00146B7B">
    <w:pPr>
      <w:pStyle w:val="af0"/>
      <w:tabs>
        <w:tab w:val="center" w:pos="5102"/>
        <w:tab w:val="left" w:pos="5790"/>
      </w:tabs>
      <w:jc w:val="left"/>
    </w:pPr>
    <w:r>
      <w:tab/>
    </w:r>
    <w:r>
      <w:tab/>
    </w:r>
    <w:sdt>
      <w:sdtPr>
        <w:id w:val="1458830752"/>
        <w:docPartObj>
          <w:docPartGallery w:val="Page Numbers (Top of Page)"/>
          <w:docPartUnique/>
        </w:docPartObj>
      </w:sdtPr>
      <w:sdtEndPr/>
      <w:sdtContent>
        <w:r w:rsidR="001C17A2">
          <w:fldChar w:fldCharType="begin"/>
        </w:r>
        <w:r w:rsidR="001C17A2">
          <w:instrText>PAGE   \* MERGEFORMAT</w:instrText>
        </w:r>
        <w:r w:rsidR="001C17A2">
          <w:fldChar w:fldCharType="separate"/>
        </w:r>
        <w:r w:rsidR="000A7BF7">
          <w:rPr>
            <w:noProof/>
          </w:rPr>
          <w:t>2</w:t>
        </w:r>
        <w:r w:rsidR="001C17A2">
          <w:fldChar w:fldCharType="end"/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43C1"/>
    <w:rsid w:val="00040882"/>
    <w:rsid w:val="00050D74"/>
    <w:rsid w:val="00053220"/>
    <w:rsid w:val="00054F93"/>
    <w:rsid w:val="00075DA6"/>
    <w:rsid w:val="0007753F"/>
    <w:rsid w:val="000A7BF7"/>
    <w:rsid w:val="000B2CF0"/>
    <w:rsid w:val="000D2993"/>
    <w:rsid w:val="000E2684"/>
    <w:rsid w:val="000E2F68"/>
    <w:rsid w:val="000F3162"/>
    <w:rsid w:val="000F6F08"/>
    <w:rsid w:val="00112FE0"/>
    <w:rsid w:val="00134034"/>
    <w:rsid w:val="00135FF9"/>
    <w:rsid w:val="00146B7B"/>
    <w:rsid w:val="00155683"/>
    <w:rsid w:val="001639EB"/>
    <w:rsid w:val="00173B98"/>
    <w:rsid w:val="00194974"/>
    <w:rsid w:val="0019732F"/>
    <w:rsid w:val="001A2B41"/>
    <w:rsid w:val="001A33B8"/>
    <w:rsid w:val="001B1272"/>
    <w:rsid w:val="001C0A57"/>
    <w:rsid w:val="001C144E"/>
    <w:rsid w:val="001C17A2"/>
    <w:rsid w:val="001C2428"/>
    <w:rsid w:val="001C62E0"/>
    <w:rsid w:val="001C73C4"/>
    <w:rsid w:val="001D2D9C"/>
    <w:rsid w:val="001E1CC9"/>
    <w:rsid w:val="001F2AF3"/>
    <w:rsid w:val="001F554A"/>
    <w:rsid w:val="0020310D"/>
    <w:rsid w:val="00223734"/>
    <w:rsid w:val="002305D0"/>
    <w:rsid w:val="00236F01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642D"/>
    <w:rsid w:val="003105D1"/>
    <w:rsid w:val="003152DD"/>
    <w:rsid w:val="003203FC"/>
    <w:rsid w:val="00320D6C"/>
    <w:rsid w:val="00321923"/>
    <w:rsid w:val="003232EF"/>
    <w:rsid w:val="00325D1D"/>
    <w:rsid w:val="00326AF3"/>
    <w:rsid w:val="00336072"/>
    <w:rsid w:val="00350BB9"/>
    <w:rsid w:val="00356AED"/>
    <w:rsid w:val="003572C1"/>
    <w:rsid w:val="00363C09"/>
    <w:rsid w:val="00364F08"/>
    <w:rsid w:val="003651FC"/>
    <w:rsid w:val="00365393"/>
    <w:rsid w:val="00371191"/>
    <w:rsid w:val="00382EDB"/>
    <w:rsid w:val="00383410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A40"/>
    <w:rsid w:val="003F289E"/>
    <w:rsid w:val="003F3455"/>
    <w:rsid w:val="003F7E96"/>
    <w:rsid w:val="00401B14"/>
    <w:rsid w:val="004204F9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6D68"/>
    <w:rsid w:val="004B0C44"/>
    <w:rsid w:val="004D024B"/>
    <w:rsid w:val="004D1682"/>
    <w:rsid w:val="004D2AD3"/>
    <w:rsid w:val="004D5231"/>
    <w:rsid w:val="004D7618"/>
    <w:rsid w:val="004E2105"/>
    <w:rsid w:val="004E546A"/>
    <w:rsid w:val="004F5C3A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639EB"/>
    <w:rsid w:val="00570544"/>
    <w:rsid w:val="00571D57"/>
    <w:rsid w:val="00592710"/>
    <w:rsid w:val="00596016"/>
    <w:rsid w:val="005B2EF9"/>
    <w:rsid w:val="005C3BD6"/>
    <w:rsid w:val="005C55A0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1D54"/>
    <w:rsid w:val="00672D3A"/>
    <w:rsid w:val="00672ECF"/>
    <w:rsid w:val="00675C98"/>
    <w:rsid w:val="00685E38"/>
    <w:rsid w:val="00694D04"/>
    <w:rsid w:val="00696B4E"/>
    <w:rsid w:val="006A1929"/>
    <w:rsid w:val="006A51F9"/>
    <w:rsid w:val="006A6BCF"/>
    <w:rsid w:val="006B3D58"/>
    <w:rsid w:val="006C2183"/>
    <w:rsid w:val="006C588D"/>
    <w:rsid w:val="006D3B79"/>
    <w:rsid w:val="006D3BC7"/>
    <w:rsid w:val="006D7D42"/>
    <w:rsid w:val="007012EA"/>
    <w:rsid w:val="007023A5"/>
    <w:rsid w:val="00721B8E"/>
    <w:rsid w:val="00735E88"/>
    <w:rsid w:val="007426BF"/>
    <w:rsid w:val="00743911"/>
    <w:rsid w:val="00744058"/>
    <w:rsid w:val="00755231"/>
    <w:rsid w:val="0076765B"/>
    <w:rsid w:val="00775858"/>
    <w:rsid w:val="00783D37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7128"/>
    <w:rsid w:val="007E4071"/>
    <w:rsid w:val="007E4322"/>
    <w:rsid w:val="007F2178"/>
    <w:rsid w:val="00801D8C"/>
    <w:rsid w:val="00803D0E"/>
    <w:rsid w:val="00803D67"/>
    <w:rsid w:val="00805F00"/>
    <w:rsid w:val="00807266"/>
    <w:rsid w:val="008120CF"/>
    <w:rsid w:val="008129B0"/>
    <w:rsid w:val="00815887"/>
    <w:rsid w:val="008174AF"/>
    <w:rsid w:val="00831AF9"/>
    <w:rsid w:val="00833EB5"/>
    <w:rsid w:val="008432A3"/>
    <w:rsid w:val="008478C7"/>
    <w:rsid w:val="008639C3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C5"/>
    <w:rsid w:val="0093112C"/>
    <w:rsid w:val="00932859"/>
    <w:rsid w:val="00932CFF"/>
    <w:rsid w:val="009348DC"/>
    <w:rsid w:val="00935EE0"/>
    <w:rsid w:val="00946496"/>
    <w:rsid w:val="00954E02"/>
    <w:rsid w:val="00955227"/>
    <w:rsid w:val="0096591B"/>
    <w:rsid w:val="00986EE5"/>
    <w:rsid w:val="00987FC4"/>
    <w:rsid w:val="009A2DB3"/>
    <w:rsid w:val="009A32F9"/>
    <w:rsid w:val="009B0605"/>
    <w:rsid w:val="009B33AD"/>
    <w:rsid w:val="009B7446"/>
    <w:rsid w:val="009D7A86"/>
    <w:rsid w:val="009F71E7"/>
    <w:rsid w:val="00A011A7"/>
    <w:rsid w:val="00A02214"/>
    <w:rsid w:val="00A071A9"/>
    <w:rsid w:val="00A1657D"/>
    <w:rsid w:val="00A2099A"/>
    <w:rsid w:val="00A24848"/>
    <w:rsid w:val="00A26D88"/>
    <w:rsid w:val="00A27288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70A5"/>
    <w:rsid w:val="00B21B2E"/>
    <w:rsid w:val="00B22E52"/>
    <w:rsid w:val="00B232AC"/>
    <w:rsid w:val="00B24C04"/>
    <w:rsid w:val="00B2786E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19AE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1449"/>
    <w:rsid w:val="00C57158"/>
    <w:rsid w:val="00C75F9C"/>
    <w:rsid w:val="00C92669"/>
    <w:rsid w:val="00CA4D64"/>
    <w:rsid w:val="00CA517D"/>
    <w:rsid w:val="00CC11FF"/>
    <w:rsid w:val="00CC3150"/>
    <w:rsid w:val="00CD01AF"/>
    <w:rsid w:val="00D018A4"/>
    <w:rsid w:val="00D07606"/>
    <w:rsid w:val="00D11280"/>
    <w:rsid w:val="00D1674D"/>
    <w:rsid w:val="00D17DFA"/>
    <w:rsid w:val="00D32E68"/>
    <w:rsid w:val="00D51099"/>
    <w:rsid w:val="00D52EDB"/>
    <w:rsid w:val="00D5321F"/>
    <w:rsid w:val="00D6124A"/>
    <w:rsid w:val="00D660BD"/>
    <w:rsid w:val="00D71BD5"/>
    <w:rsid w:val="00D74E7B"/>
    <w:rsid w:val="00D84A22"/>
    <w:rsid w:val="00D94221"/>
    <w:rsid w:val="00D962BD"/>
    <w:rsid w:val="00DA0615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357F3"/>
    <w:rsid w:val="00E40E73"/>
    <w:rsid w:val="00E415CD"/>
    <w:rsid w:val="00E41D8B"/>
    <w:rsid w:val="00E52E16"/>
    <w:rsid w:val="00E5306A"/>
    <w:rsid w:val="00E560FD"/>
    <w:rsid w:val="00E616EC"/>
    <w:rsid w:val="00E6565A"/>
    <w:rsid w:val="00E65BF3"/>
    <w:rsid w:val="00E8147C"/>
    <w:rsid w:val="00E86B9C"/>
    <w:rsid w:val="00E86E7E"/>
    <w:rsid w:val="00E9082B"/>
    <w:rsid w:val="00E9128C"/>
    <w:rsid w:val="00E92025"/>
    <w:rsid w:val="00E92313"/>
    <w:rsid w:val="00EA2428"/>
    <w:rsid w:val="00EA61A2"/>
    <w:rsid w:val="00EB41A9"/>
    <w:rsid w:val="00EC683D"/>
    <w:rsid w:val="00EC7A88"/>
    <w:rsid w:val="00F03F66"/>
    <w:rsid w:val="00F06625"/>
    <w:rsid w:val="00F21AF7"/>
    <w:rsid w:val="00F22428"/>
    <w:rsid w:val="00F23043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0FE8"/>
    <w:rsid w:val="00F71638"/>
    <w:rsid w:val="00F72279"/>
    <w:rsid w:val="00F75EE0"/>
    <w:rsid w:val="00F767D5"/>
    <w:rsid w:val="00F84099"/>
    <w:rsid w:val="00F84460"/>
    <w:rsid w:val="00F86CF6"/>
    <w:rsid w:val="00F91F92"/>
    <w:rsid w:val="00F91FB9"/>
    <w:rsid w:val="00F93D32"/>
    <w:rsid w:val="00F95B70"/>
    <w:rsid w:val="00FA4161"/>
    <w:rsid w:val="00FC417F"/>
    <w:rsid w:val="00FD0C53"/>
    <w:rsid w:val="00FD7DDC"/>
    <w:rsid w:val="00FE4803"/>
    <w:rsid w:val="00FF19AB"/>
    <w:rsid w:val="00FF22E0"/>
    <w:rsid w:val="00FF3178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0CC8D-4A8F-4444-AD68-A27AF626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24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Сарапий Светлана Владимировна (319-03-011 - sarapiy)</dc:creator>
  <cp:lastModifiedBy>Князь Александра Николаевна</cp:lastModifiedBy>
  <cp:revision>15</cp:revision>
  <cp:lastPrinted>2025-02-10T09:52:00Z</cp:lastPrinted>
  <dcterms:created xsi:type="dcterms:W3CDTF">2022-10-17T11:19:00Z</dcterms:created>
  <dcterms:modified xsi:type="dcterms:W3CDTF">2025-02-11T12:56:00Z</dcterms:modified>
</cp:coreProperties>
</file>